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784FB" w14:textId="466D58FC" w:rsidR="00BA00AB" w:rsidRDefault="00634B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SHIPWARD, younger</w:t>
      </w:r>
      <w:r>
        <w:rPr>
          <w:rFonts w:cs="Times New Roman"/>
          <w:szCs w:val="24"/>
        </w:rPr>
        <w:t xml:space="preserve">        (fl.1441)</w:t>
      </w:r>
    </w:p>
    <w:p w14:paraId="2D038F9F" w14:textId="77F73C2A" w:rsidR="00634B80" w:rsidRDefault="00634B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</w:t>
      </w:r>
    </w:p>
    <w:p w14:paraId="46968AB0" w14:textId="77777777" w:rsidR="00634B80" w:rsidRDefault="00634B80" w:rsidP="009139A6">
      <w:pPr>
        <w:pStyle w:val="NoSpacing"/>
        <w:rPr>
          <w:rFonts w:cs="Times New Roman"/>
          <w:szCs w:val="24"/>
        </w:rPr>
      </w:pPr>
    </w:p>
    <w:p w14:paraId="528440FD" w14:textId="77777777" w:rsidR="00634B80" w:rsidRDefault="00634B80" w:rsidP="009139A6">
      <w:pPr>
        <w:pStyle w:val="NoSpacing"/>
        <w:rPr>
          <w:rFonts w:cs="Times New Roman"/>
          <w:szCs w:val="24"/>
        </w:rPr>
      </w:pPr>
    </w:p>
    <w:p w14:paraId="32F60AAC" w14:textId="39CE8341" w:rsidR="00634B80" w:rsidRDefault="00634B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Oct.1441</w:t>
      </w:r>
      <w:r>
        <w:rPr>
          <w:rFonts w:cs="Times New Roman"/>
          <w:szCs w:val="24"/>
        </w:rPr>
        <w:tab/>
        <w:t>He became Sheriff.</w:t>
      </w:r>
    </w:p>
    <w:p w14:paraId="63738B7E" w14:textId="64BD5863" w:rsidR="00634B80" w:rsidRDefault="00634B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p.198)</w:t>
      </w:r>
    </w:p>
    <w:p w14:paraId="1FCCE259" w14:textId="77777777" w:rsidR="00634B80" w:rsidRDefault="00634B80" w:rsidP="009139A6">
      <w:pPr>
        <w:pStyle w:val="NoSpacing"/>
        <w:rPr>
          <w:rFonts w:cs="Times New Roman"/>
          <w:szCs w:val="24"/>
        </w:rPr>
      </w:pPr>
    </w:p>
    <w:p w14:paraId="2C99EC3F" w14:textId="77777777" w:rsidR="00634B80" w:rsidRDefault="00634B80" w:rsidP="009139A6">
      <w:pPr>
        <w:pStyle w:val="NoSpacing"/>
        <w:rPr>
          <w:rFonts w:cs="Times New Roman"/>
          <w:szCs w:val="24"/>
        </w:rPr>
      </w:pPr>
    </w:p>
    <w:p w14:paraId="7DAA1B5C" w14:textId="28F6C032" w:rsidR="00634B80" w:rsidRPr="00634B80" w:rsidRDefault="00634B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September 2023</w:t>
      </w:r>
    </w:p>
    <w:sectPr w:rsidR="00634B80" w:rsidRPr="00634B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4BAAF" w14:textId="77777777" w:rsidR="00634B80" w:rsidRDefault="00634B80" w:rsidP="009139A6">
      <w:r>
        <w:separator/>
      </w:r>
    </w:p>
  </w:endnote>
  <w:endnote w:type="continuationSeparator" w:id="0">
    <w:p w14:paraId="361CB3B9" w14:textId="77777777" w:rsidR="00634B80" w:rsidRDefault="00634B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A5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DD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9F0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5657" w14:textId="77777777" w:rsidR="00634B80" w:rsidRDefault="00634B80" w:rsidP="009139A6">
      <w:r>
        <w:separator/>
      </w:r>
    </w:p>
  </w:footnote>
  <w:footnote w:type="continuationSeparator" w:id="0">
    <w:p w14:paraId="72E8D8E9" w14:textId="77777777" w:rsidR="00634B80" w:rsidRDefault="00634B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992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A38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09B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80"/>
    <w:rsid w:val="000666E0"/>
    <w:rsid w:val="002510B7"/>
    <w:rsid w:val="005C130B"/>
    <w:rsid w:val="00634B8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2C279"/>
  <w15:chartTrackingRefBased/>
  <w15:docId w15:val="{64C707A9-CF36-48F7-95A0-9CD06C72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2023-09-20T19:46:00Z</dcterms:created>
  <dcterms:modified xsi:type="dcterms:W3CDTF">2023-09-20T19:49:00Z</dcterms:modified>
</cp:coreProperties>
</file>